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F07" w:rsidRDefault="00A86F07" w:rsidP="00A86F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HILL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A86F07" w:rsidRDefault="00A86F07" w:rsidP="00A86F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6F07" w:rsidRDefault="00A86F07" w:rsidP="00A86F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6F07" w:rsidRDefault="00A86F07" w:rsidP="00A86F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Lowestoft, Suffolk,</w:t>
      </w:r>
    </w:p>
    <w:p w:rsidR="00A86F07" w:rsidRDefault="00A86F07" w:rsidP="00A86F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Rothenale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86F07" w:rsidRDefault="00A86F07" w:rsidP="00A86F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21-413)</w:t>
      </w:r>
    </w:p>
    <w:p w:rsidR="00A86F07" w:rsidRDefault="00A86F07" w:rsidP="00A86F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6F07" w:rsidRDefault="00A86F07" w:rsidP="00A86F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6F07" w:rsidRDefault="00A86F07" w:rsidP="00A86F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</w:p>
    <w:p w:rsidR="006B2F86" w:rsidRPr="00A86F07" w:rsidRDefault="00A86F0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86F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F07" w:rsidRDefault="00A86F07" w:rsidP="00E71FC3">
      <w:pPr>
        <w:spacing w:after="0" w:line="240" w:lineRule="auto"/>
      </w:pPr>
      <w:r>
        <w:separator/>
      </w:r>
    </w:p>
  </w:endnote>
  <w:endnote w:type="continuationSeparator" w:id="0">
    <w:p w:rsidR="00A86F07" w:rsidRDefault="00A86F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F07" w:rsidRDefault="00A86F07" w:rsidP="00E71FC3">
      <w:pPr>
        <w:spacing w:after="0" w:line="240" w:lineRule="auto"/>
      </w:pPr>
      <w:r>
        <w:separator/>
      </w:r>
    </w:p>
  </w:footnote>
  <w:footnote w:type="continuationSeparator" w:id="0">
    <w:p w:rsidR="00A86F07" w:rsidRDefault="00A86F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F07"/>
    <w:rsid w:val="00A86F0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CA8B7"/>
  <w15:chartTrackingRefBased/>
  <w15:docId w15:val="{7E46C7BD-A717-4F38-8B8D-2C6F43859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2016-06-16T17:18:00Z</dcterms:created>
  <dcterms:modified xsi:type="dcterms:W3CDTF">2016-06-16T17:19:00Z</dcterms:modified>
</cp:coreProperties>
</file>